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4F450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Alice HENKEMAN</w:t>
      </w:r>
      <w:r>
        <w:rPr>
          <w:rFonts w:ascii="Times New Roman" w:hAnsi="Times New Roman" w:cs="Times New Roman"/>
          <w:sz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fl.1417)</w:t>
      </w:r>
    </w:p>
    <w:p w14:paraId="5C0D8AA3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Silverstone,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E8C6682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55428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A4E95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1F6591FB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Hlk106720458"/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pp.146-7)</w:t>
      </w:r>
      <w:bookmarkEnd w:id="0"/>
    </w:p>
    <w:p w14:paraId="169E1ABC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45BE3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F5F924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Jul.</w:t>
      </w: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They may have been involved in sheltering Sir John Oldcastle</w:t>
      </w:r>
      <w:r>
        <w:rPr>
          <w:rFonts w:ascii="Times New Roman" w:hAnsi="Times New Roman" w:cs="Times New Roman"/>
          <w:sz w:val="24"/>
        </w:rPr>
        <w:t>(q.v.).  (ibid.)</w:t>
      </w:r>
    </w:p>
    <w:p w14:paraId="3363C693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</w:rPr>
      </w:pPr>
    </w:p>
    <w:p w14:paraId="15C5CFD8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</w:rPr>
      </w:pPr>
    </w:p>
    <w:p w14:paraId="60C34E29" w14:textId="77777777" w:rsidR="002E735D" w:rsidRDefault="002E735D" w:rsidP="002E735D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 June 2022</w:t>
      </w:r>
    </w:p>
    <w:p w14:paraId="1D3883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42801" w14:textId="77777777" w:rsidR="002E735D" w:rsidRDefault="002E735D" w:rsidP="009139A6">
      <w:r>
        <w:separator/>
      </w:r>
    </w:p>
  </w:endnote>
  <w:endnote w:type="continuationSeparator" w:id="0">
    <w:p w14:paraId="5A04840B" w14:textId="77777777" w:rsidR="002E735D" w:rsidRDefault="002E73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D19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DE7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6C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7DBE" w14:textId="77777777" w:rsidR="002E735D" w:rsidRDefault="002E735D" w:rsidP="009139A6">
      <w:r>
        <w:separator/>
      </w:r>
    </w:p>
  </w:footnote>
  <w:footnote w:type="continuationSeparator" w:id="0">
    <w:p w14:paraId="4BAE0D92" w14:textId="77777777" w:rsidR="002E735D" w:rsidRDefault="002E73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C5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448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64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D"/>
    <w:rsid w:val="000666E0"/>
    <w:rsid w:val="002510B7"/>
    <w:rsid w:val="002E735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4BCF0"/>
  <w15:chartTrackingRefBased/>
  <w15:docId w15:val="{746F3280-0473-46B0-90A7-07A474CD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2022-06-27T19:18:00Z</dcterms:created>
  <dcterms:modified xsi:type="dcterms:W3CDTF">2022-06-27T19:19:00Z</dcterms:modified>
</cp:coreProperties>
</file>